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0E68E" w14:textId="739C3373" w:rsidR="006B2F86" w:rsidRDefault="00FA58B2" w:rsidP="00E71FC3">
      <w:pPr>
        <w:pStyle w:val="NoSpacing"/>
      </w:pPr>
      <w:r>
        <w:rPr>
          <w:u w:val="single"/>
        </w:rPr>
        <w:t>Anna SWYNNERTON</w:t>
      </w:r>
      <w:r>
        <w:t xml:space="preserve">   </w:t>
      </w:r>
      <w:proofErr w:type="gramStart"/>
      <w:r>
        <w:t xml:space="preserve">   (</w:t>
      </w:r>
      <w:proofErr w:type="gramEnd"/>
      <w:r>
        <w:t>fl.1449)</w:t>
      </w:r>
    </w:p>
    <w:p w14:paraId="4A6EB1E5" w14:textId="13AB866B" w:rsidR="00FA58B2" w:rsidRDefault="00FA58B2" w:rsidP="00E71FC3">
      <w:pPr>
        <w:pStyle w:val="NoSpacing"/>
      </w:pPr>
    </w:p>
    <w:p w14:paraId="365083C0" w14:textId="49DB1E2A" w:rsidR="00FA58B2" w:rsidRDefault="00FA58B2" w:rsidP="00E71FC3">
      <w:pPr>
        <w:pStyle w:val="NoSpacing"/>
      </w:pPr>
    </w:p>
    <w:p w14:paraId="7620FAAF" w14:textId="473857B1" w:rsidR="00FA58B2" w:rsidRDefault="00FA58B2" w:rsidP="00E71FC3">
      <w:pPr>
        <w:pStyle w:val="NoSpacing"/>
      </w:pPr>
      <w:r>
        <w:t xml:space="preserve">Daughter of Thomas </w:t>
      </w:r>
      <w:proofErr w:type="spellStart"/>
      <w:r>
        <w:t>Swynnerton</w:t>
      </w:r>
      <w:proofErr w:type="spellEnd"/>
      <w:r>
        <w:t xml:space="preserve"> of Hilton, Staffordshire.  (H.P. pp.832-3)</w:t>
      </w:r>
    </w:p>
    <w:p w14:paraId="5788F239" w14:textId="4E3A8325" w:rsidR="00FA58B2" w:rsidRDefault="00FA58B2" w:rsidP="00E71FC3">
      <w:pPr>
        <w:pStyle w:val="NoSpacing"/>
      </w:pPr>
      <w:r>
        <w:t xml:space="preserve">= (1449) Humphrey </w:t>
      </w:r>
      <w:proofErr w:type="spellStart"/>
      <w:r>
        <w:t>Swynnerton</w:t>
      </w:r>
      <w:proofErr w:type="spellEnd"/>
      <w:r>
        <w:t xml:space="preserve"> of </w:t>
      </w:r>
      <w:proofErr w:type="spellStart"/>
      <w:r>
        <w:t>Swinnerton</w:t>
      </w:r>
      <w:proofErr w:type="spellEnd"/>
      <w:r>
        <w:t xml:space="preserve"> and </w:t>
      </w:r>
      <w:proofErr w:type="gramStart"/>
      <w:r>
        <w:t>Hilton(</w:t>
      </w:r>
      <w:proofErr w:type="gramEnd"/>
      <w:r>
        <w:t>d.1462)(q.v.).</w:t>
      </w:r>
    </w:p>
    <w:p w14:paraId="35C5FA7C" w14:textId="512E0E61" w:rsidR="00FA58B2" w:rsidRDefault="00FA58B2" w:rsidP="00E71FC3">
      <w:pPr>
        <w:pStyle w:val="NoSpacing"/>
      </w:pPr>
      <w:r>
        <w:t>[</w:t>
      </w:r>
      <w:proofErr w:type="spellStart"/>
      <w:r>
        <w:t>n.b.</w:t>
      </w:r>
      <w:proofErr w:type="spellEnd"/>
      <w:r>
        <w:t xml:space="preserve"> they were </w:t>
      </w:r>
      <w:proofErr w:type="gramStart"/>
      <w:r>
        <w:t xml:space="preserve">cousins]   </w:t>
      </w:r>
      <w:proofErr w:type="gramEnd"/>
      <w:r>
        <w:t>(ibid.)</w:t>
      </w:r>
    </w:p>
    <w:p w14:paraId="6EEA787A" w14:textId="0A260B8D" w:rsidR="00FA58B2" w:rsidRDefault="00FA58B2" w:rsidP="00E71FC3">
      <w:pPr>
        <w:pStyle w:val="NoSpacing"/>
      </w:pPr>
      <w:r>
        <w:t>Son:  Humphrey.   (ibid.)</w:t>
      </w:r>
    </w:p>
    <w:p w14:paraId="7095C71C" w14:textId="3D04616D" w:rsidR="00FA58B2" w:rsidRDefault="00FA58B2" w:rsidP="00E71FC3">
      <w:pPr>
        <w:pStyle w:val="NoSpacing"/>
      </w:pPr>
    </w:p>
    <w:p w14:paraId="6C1A6DEF" w14:textId="4CF853C6" w:rsidR="00FA58B2" w:rsidRDefault="00FA58B2" w:rsidP="00E71FC3">
      <w:pPr>
        <w:pStyle w:val="NoSpacing"/>
      </w:pPr>
    </w:p>
    <w:p w14:paraId="6DB2A6C6" w14:textId="59DEAFDC" w:rsidR="00FA58B2" w:rsidRPr="00FA58B2" w:rsidRDefault="00FA58B2" w:rsidP="00E71FC3">
      <w:pPr>
        <w:pStyle w:val="NoSpacing"/>
      </w:pPr>
      <w:r>
        <w:t>21 September 2018</w:t>
      </w:r>
      <w:bookmarkStart w:id="0" w:name="_GoBack"/>
      <w:bookmarkEnd w:id="0"/>
    </w:p>
    <w:sectPr w:rsidR="00FA58B2" w:rsidRPr="00FA58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2081F9" w14:textId="77777777" w:rsidR="00FA58B2" w:rsidRDefault="00FA58B2" w:rsidP="00E71FC3">
      <w:pPr>
        <w:spacing w:after="0" w:line="240" w:lineRule="auto"/>
      </w:pPr>
      <w:r>
        <w:separator/>
      </w:r>
    </w:p>
  </w:endnote>
  <w:endnote w:type="continuationSeparator" w:id="0">
    <w:p w14:paraId="3A63885B" w14:textId="77777777" w:rsidR="00FA58B2" w:rsidRDefault="00FA58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DB5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C5C12" w14:textId="77777777" w:rsidR="00FA58B2" w:rsidRDefault="00FA58B2" w:rsidP="00E71FC3">
      <w:pPr>
        <w:spacing w:after="0" w:line="240" w:lineRule="auto"/>
      </w:pPr>
      <w:r>
        <w:separator/>
      </w:r>
    </w:p>
  </w:footnote>
  <w:footnote w:type="continuationSeparator" w:id="0">
    <w:p w14:paraId="0D9BC5DA" w14:textId="77777777" w:rsidR="00FA58B2" w:rsidRDefault="00FA58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8B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A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8316B"/>
  <w15:chartTrackingRefBased/>
  <w15:docId w15:val="{683762B0-11A3-44C1-8683-F289494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2018-09-21T21:30:00Z</dcterms:created>
  <dcterms:modified xsi:type="dcterms:W3CDTF">2018-09-21T21:34:00Z</dcterms:modified>
</cp:coreProperties>
</file>